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2D710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2D710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2D710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2D710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2D710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2D710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2D710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2D7101" w:rsidRPr="002D7101">
          <w:rPr>
            <w:b w:val="0"/>
          </w:rPr>
          <w:t xml:space="preserve"> 07143/013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2D7101" w:rsidP="00232C8F">
            <w:r>
              <w:t>Санитарка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2D7101" w:rsidP="00232C8F">
            <w:r>
              <w:t>18112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2D7101" w:rsidRPr="002D7101">
          <w:rPr>
            <w:rStyle w:val="aa"/>
          </w:rPr>
          <w:t xml:space="preserve"> 3 фтизиатрическое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2D7101" w:rsidRPr="002D7101">
          <w:rPr>
            <w:rStyle w:val="aa"/>
          </w:rPr>
          <w:t>4;  07143/013, 07143/013-1А (07143/013), 07143/013-2А (07143/013), 07143/013-3А (07143/013)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2D7101" w:rsidRPr="002D7101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2D7101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2D7101" w:rsidP="00C31869">
            <w:pPr>
              <w:jc w:val="center"/>
            </w:pPr>
            <w:r>
              <w:t>7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2D7101" w:rsidP="00C31869">
            <w:pPr>
              <w:jc w:val="center"/>
            </w:pPr>
            <w:r>
              <w:t>7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2D7101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2D7101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2D7101" w:rsidP="00C31869">
            <w:pPr>
              <w:jc w:val="center"/>
            </w:pPr>
            <w:r>
              <w:t>017-556-530 56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2D7101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2D7101" w:rsidRDefault="002D7101" w:rsidP="00C31869">
            <w:pPr>
              <w:jc w:val="center"/>
            </w:pPr>
            <w:r>
              <w:t>057-606-071 63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7101" w:rsidRPr="003947ED" w:rsidRDefault="002D7101" w:rsidP="00AD14A4">
            <w:pPr>
              <w:rPr>
                <w:rStyle w:val="a7"/>
              </w:rPr>
            </w:pPr>
          </w:p>
        </w:tc>
      </w:tr>
      <w:tr w:rsidR="002D7101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2D7101" w:rsidRDefault="002D7101" w:rsidP="00C31869">
            <w:pPr>
              <w:jc w:val="center"/>
            </w:pPr>
            <w:r>
              <w:t>003-302-206 59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7101" w:rsidRPr="003947ED" w:rsidRDefault="002D7101" w:rsidP="00AD14A4">
            <w:pPr>
              <w:rPr>
                <w:rStyle w:val="a7"/>
              </w:rPr>
            </w:pPr>
          </w:p>
        </w:tc>
      </w:tr>
      <w:tr w:rsidR="002D7101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2D7101" w:rsidRDefault="002D7101" w:rsidP="00C31869">
            <w:pPr>
              <w:jc w:val="center"/>
            </w:pPr>
            <w:r>
              <w:t>118-367-149 68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7101" w:rsidRPr="003947ED" w:rsidRDefault="002D7101" w:rsidP="00AD14A4">
            <w:pPr>
              <w:rPr>
                <w:rStyle w:val="a7"/>
              </w:rPr>
            </w:pPr>
          </w:p>
        </w:tc>
      </w:tr>
      <w:tr w:rsidR="002D7101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2D7101" w:rsidRDefault="002D7101" w:rsidP="00C31869">
            <w:pPr>
              <w:jc w:val="center"/>
            </w:pPr>
            <w:r>
              <w:t>017-558-075 62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7101" w:rsidRPr="003947ED" w:rsidRDefault="002D7101" w:rsidP="00AD14A4">
            <w:pPr>
              <w:rPr>
                <w:rStyle w:val="a7"/>
              </w:rPr>
            </w:pPr>
          </w:p>
        </w:tc>
      </w:tr>
      <w:tr w:rsidR="002D7101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2D7101" w:rsidRDefault="002D7101" w:rsidP="00C31869">
            <w:pPr>
              <w:jc w:val="center"/>
            </w:pPr>
            <w:r>
              <w:t>020-948-633 48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7101" w:rsidRPr="003947ED" w:rsidRDefault="002D7101" w:rsidP="00AD14A4">
            <w:pPr>
              <w:rPr>
                <w:rStyle w:val="a7"/>
              </w:rPr>
            </w:pPr>
          </w:p>
        </w:tc>
      </w:tr>
      <w:tr w:rsidR="002D7101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2D7101" w:rsidRDefault="002D7101" w:rsidP="00C31869">
            <w:pPr>
              <w:jc w:val="center"/>
            </w:pPr>
            <w:r>
              <w:t>053-550-872 55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7101" w:rsidRPr="003947ED" w:rsidRDefault="002D7101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2D7101" w:rsidRPr="002D7101">
          <w:rPr>
            <w:rStyle w:val="aa"/>
          </w:rPr>
          <w:t xml:space="preserve"> Уборочный инвентарь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2D7101" w:rsidRPr="002D7101">
          <w:rPr>
            <w:rStyle w:val="aa"/>
          </w:rPr>
          <w:t xml:space="preserve"> Моющие и дезинфицирующие средства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D71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D71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D71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D71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D71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D71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D71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D71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2D7101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D71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D71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D71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D71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2D7101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D71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D71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D71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2D7101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2D71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D710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D710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D710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D710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D710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D710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Младший медицинский персонал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D710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1.3.3., 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6B348A" w:rsidRPr="006B348A">
          <w:rPr>
            <w:i/>
            <w:u w:val="single"/>
          </w:rPr>
          <w:t>1. Рекомендации по улучшению и оздоровлению условий труда:</w:t>
        </w:r>
        <w:r w:rsidR="006B348A" w:rsidRPr="006B348A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6B348A" w:rsidRPr="006B348A">
          <w:rPr>
            <w:i/>
            <w:u w:val="single"/>
          </w:rPr>
          <w:tab/>
          <w:t>   </w:t>
        </w:r>
        <w:r w:rsidR="006B348A" w:rsidRPr="006B348A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</w:t>
        </w:r>
        <w:r w:rsidR="006B348A" w:rsidRPr="006B348A">
          <w:rPr>
            <w:i/>
            <w:u w:val="single"/>
          </w:rPr>
          <w:tab/>
          <w:t>   </w:t>
        </w:r>
        <w:r w:rsidR="006B348A" w:rsidRPr="006B348A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6B348A" w:rsidRPr="006B348A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6B348A" w:rsidRPr="006B348A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D7101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D7101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2D710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D7101" w:rsidP="004E51DC">
            <w:pPr>
              <w:pStyle w:val="a8"/>
            </w:pPr>
            <w:r>
              <w:t>Начальник планово-</w:t>
            </w:r>
            <w:r>
              <w:lastRenderedPageBreak/>
              <w:t>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D7101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2D710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2D7101" w:rsidRPr="002D7101" w:rsidTr="002D710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</w:tr>
      <w:tr w:rsidR="002D7101" w:rsidRPr="002D7101" w:rsidTr="002D710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(дата)</w:t>
            </w:r>
          </w:p>
        </w:tc>
      </w:tr>
      <w:tr w:rsidR="002D7101" w:rsidRPr="002D7101" w:rsidTr="002D710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</w:tr>
      <w:tr w:rsidR="002D7101" w:rsidRPr="002D7101" w:rsidTr="002D710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(дата)</w:t>
            </w:r>
          </w:p>
        </w:tc>
      </w:tr>
      <w:tr w:rsidR="002D7101" w:rsidRPr="002D7101" w:rsidTr="002D710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</w:tr>
      <w:tr w:rsidR="002D7101" w:rsidRPr="002D7101" w:rsidTr="002D710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893EA6" w:rsidTr="00893EA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93EA6" w:rsidRDefault="00893EA6" w:rsidP="003C5C39">
            <w:pPr>
              <w:pStyle w:val="a8"/>
            </w:pPr>
            <w:r w:rsidRPr="00893EA6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893EA6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93EA6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893EA6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93EA6" w:rsidRDefault="00893EA6" w:rsidP="003C5C39">
            <w:pPr>
              <w:pStyle w:val="a8"/>
            </w:pPr>
            <w:r w:rsidRPr="00893EA6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893EA6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93EA6" w:rsidRDefault="006B348A" w:rsidP="003C5C39">
            <w:pPr>
              <w:pStyle w:val="a8"/>
            </w:pPr>
            <w:r>
              <w:t>18.10.2016</w:t>
            </w:r>
          </w:p>
        </w:tc>
      </w:tr>
      <w:tr w:rsidR="00EF07A3" w:rsidRPr="00893EA6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893EA6" w:rsidRDefault="00893EA6" w:rsidP="003C5C39">
            <w:pPr>
              <w:pStyle w:val="a8"/>
              <w:rPr>
                <w:b/>
                <w:vertAlign w:val="superscript"/>
              </w:rPr>
            </w:pPr>
            <w:r w:rsidRPr="00893EA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893EA6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893EA6" w:rsidRDefault="00893EA6" w:rsidP="00EF07A3">
            <w:pPr>
              <w:pStyle w:val="a8"/>
              <w:rPr>
                <w:b/>
                <w:vertAlign w:val="superscript"/>
              </w:rPr>
            </w:pPr>
            <w:r w:rsidRPr="00893E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893EA6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893EA6" w:rsidRDefault="00893EA6" w:rsidP="00EF07A3">
            <w:pPr>
              <w:pStyle w:val="a8"/>
              <w:rPr>
                <w:b/>
                <w:vertAlign w:val="superscript"/>
              </w:rPr>
            </w:pPr>
            <w:r w:rsidRPr="00893EA6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893EA6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893EA6" w:rsidRDefault="00893EA6" w:rsidP="00EF07A3">
            <w:pPr>
              <w:pStyle w:val="a8"/>
              <w:rPr>
                <w:vertAlign w:val="superscript"/>
              </w:rPr>
            </w:pPr>
            <w:r w:rsidRPr="00893EA6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2D710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D7101" w:rsidP="004E51DC">
            <w:pPr>
              <w:pStyle w:val="a8"/>
            </w:pPr>
            <w:r>
              <w:t>Фадеева Ольга Николаевна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2D710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2D7101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2D7101" w:rsidRPr="002D7101" w:rsidTr="002D710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EF07A3">
            <w:pPr>
              <w:pStyle w:val="a8"/>
            </w:pPr>
            <w:r>
              <w:t>Андреева Ольга Ивановна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</w:tr>
      <w:tr w:rsidR="002D7101" w:rsidRPr="002D7101" w:rsidTr="002D710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D7101" w:rsidRPr="002D7101" w:rsidRDefault="002D7101" w:rsidP="00EF07A3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(дата)</w:t>
            </w:r>
          </w:p>
        </w:tc>
      </w:tr>
      <w:tr w:rsidR="002D7101" w:rsidRPr="002D7101" w:rsidTr="002D710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EF07A3">
            <w:pPr>
              <w:pStyle w:val="a8"/>
            </w:pPr>
            <w:r>
              <w:t>Назарова Людмила Анатольевна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</w:tr>
      <w:tr w:rsidR="002D7101" w:rsidRPr="002D7101" w:rsidTr="002D710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D7101" w:rsidRPr="002D7101" w:rsidRDefault="002D7101" w:rsidP="00EF07A3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(дата)</w:t>
            </w:r>
          </w:p>
        </w:tc>
      </w:tr>
      <w:tr w:rsidR="002D7101" w:rsidRPr="002D7101" w:rsidTr="002D710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EF07A3">
            <w:pPr>
              <w:pStyle w:val="a8"/>
            </w:pPr>
            <w:r>
              <w:t>Сидорова Ирина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</w:tr>
      <w:tr w:rsidR="002D7101" w:rsidRPr="002D7101" w:rsidTr="002D710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D7101" w:rsidRPr="002D7101" w:rsidRDefault="002D7101" w:rsidP="00EF07A3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(дата)</w:t>
            </w:r>
          </w:p>
        </w:tc>
      </w:tr>
      <w:tr w:rsidR="002D7101" w:rsidRPr="002D7101" w:rsidTr="002D710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EF07A3">
            <w:pPr>
              <w:pStyle w:val="a8"/>
            </w:pPr>
            <w:r>
              <w:t>Казакова Антонина Ивановна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</w:tr>
      <w:tr w:rsidR="002D7101" w:rsidRPr="002D7101" w:rsidTr="002D710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D7101" w:rsidRPr="002D7101" w:rsidRDefault="002D7101" w:rsidP="00EF07A3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(дата)</w:t>
            </w:r>
          </w:p>
        </w:tc>
      </w:tr>
      <w:tr w:rsidR="002D7101" w:rsidRPr="002D7101" w:rsidTr="002D710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EF07A3">
            <w:pPr>
              <w:pStyle w:val="a8"/>
            </w:pPr>
            <w:r>
              <w:t>Тормозова Вера Васильевна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</w:tr>
      <w:tr w:rsidR="002D7101" w:rsidRPr="002D7101" w:rsidTr="002D710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D7101" w:rsidRPr="002D7101" w:rsidRDefault="002D7101" w:rsidP="00EF07A3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(дата)</w:t>
            </w:r>
          </w:p>
        </w:tc>
      </w:tr>
      <w:tr w:rsidR="002D7101" w:rsidRPr="002D7101" w:rsidTr="002D710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EF07A3">
            <w:pPr>
              <w:pStyle w:val="a8"/>
            </w:pPr>
            <w:r>
              <w:t>Виноградова Галина Семеновна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7101" w:rsidRPr="002D7101" w:rsidRDefault="002D7101" w:rsidP="004E51DC">
            <w:pPr>
              <w:pStyle w:val="a8"/>
            </w:pPr>
          </w:p>
        </w:tc>
      </w:tr>
      <w:tr w:rsidR="002D7101" w:rsidRPr="002D7101" w:rsidTr="002D710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D7101" w:rsidRPr="002D7101" w:rsidRDefault="002D7101" w:rsidP="00EF07A3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D7101" w:rsidRPr="002D7101" w:rsidRDefault="002D7101" w:rsidP="004E51DC">
            <w:pPr>
              <w:pStyle w:val="a8"/>
              <w:rPr>
                <w:vertAlign w:val="superscript"/>
              </w:rPr>
            </w:pPr>
            <w:r w:rsidRPr="002D7101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EA6" w:rsidRDefault="00893EA6" w:rsidP="0076042D">
      <w:pPr>
        <w:pStyle w:val="a9"/>
      </w:pPr>
      <w:r>
        <w:separator/>
      </w:r>
    </w:p>
  </w:endnote>
  <w:endnote w:type="continuationSeparator" w:id="0">
    <w:p w:rsidR="00893EA6" w:rsidRDefault="00893EA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2D710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07143/013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C71A19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C71A19" w:rsidRPr="00C31869">
            <w:rPr>
              <w:rStyle w:val="ad"/>
              <w:sz w:val="20"/>
              <w:szCs w:val="20"/>
            </w:rPr>
            <w:fldChar w:fldCharType="separate"/>
          </w:r>
          <w:r w:rsidR="002D7101">
            <w:rPr>
              <w:rStyle w:val="ad"/>
              <w:noProof/>
              <w:sz w:val="20"/>
              <w:szCs w:val="20"/>
            </w:rPr>
            <w:t>1</w:t>
          </w:r>
          <w:r w:rsidR="00C71A19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D7101" w:rsidRPr="002D7101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EA6" w:rsidRDefault="00893EA6" w:rsidP="0076042D">
      <w:pPr>
        <w:pStyle w:val="a9"/>
      </w:pPr>
      <w:r>
        <w:separator/>
      </w:r>
    </w:p>
  </w:footnote>
  <w:footnote w:type="continuationSeparator" w:id="0">
    <w:p w:rsidR="00893EA6" w:rsidRDefault="00893EA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nal_rms" w:val="4;  07143/013, 07143/013-1А (07143/013), 07143/013-2А (07143/013), 07143/013-3А (07143/013)"/>
    <w:docVar w:name="att_date" w:val="    "/>
    <w:docVar w:name="att_num" w:val="    "/>
    <w:docVar w:name="att_org" w:val="    "/>
    <w:docVar w:name="att_zakl" w:val="- заключение;"/>
    <w:docVar w:name="ceh_info" w:val=" 3 фтизиатрическое отделение"/>
    <w:docVar w:name="class" w:val=" не определен "/>
    <w:docVar w:name="close_doc_flag" w:val="0"/>
    <w:docVar w:name="co_classes" w:val="   "/>
    <w:docVar w:name="codeok" w:val=" 18112 "/>
    <w:docVar w:name="codeok " w:val="    "/>
    <w:docVar w:name="col18" w:val=" 0 "/>
    <w:docVar w:name="colrab" w:val=" 2 "/>
    <w:docVar w:name="colrab_anal" w:val=" 7 "/>
    <w:docVar w:name="colraball" w:val="    "/>
    <w:docVar w:name="colwom" w:val=" 2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13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C79E903610F240638FAD8F5C0DEF42CA"/>
    <w:docVar w:name="rm_id" w:val="184"/>
    <w:docVar w:name="rm_name" w:val="                                          "/>
    <w:docVar w:name="rm_number" w:val=" 07143/013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Моющие и дезинфициру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"/>
    <w:docVar w:name="version" w:val="51"/>
  </w:docVars>
  <w:rsids>
    <w:rsidRoot w:val="00510382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D7101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38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B348A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93EA6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71A19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3</TotalTime>
  <Pages>3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2016-10-17T10:07:00Z</dcterms:created>
  <dcterms:modified xsi:type="dcterms:W3CDTF">2016-10-18T09:18:00Z</dcterms:modified>
</cp:coreProperties>
</file>